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62C33707" w14:textId="6AC3D7D7" w:rsidR="008204B9" w:rsidRPr="00774FBA" w:rsidRDefault="008204B9" w:rsidP="008204B9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 xml:space="preserve">Erforderlich sind mindestens </w:t>
      </w:r>
      <w:r w:rsidRPr="57165982">
        <w:rPr>
          <w:rFonts w:ascii="Helvetica" w:hAnsi="Helvetica" w:cs="Courier New"/>
          <w:sz w:val="20"/>
          <w:szCs w:val="20"/>
          <w:highlight w:val="green"/>
        </w:rPr>
        <w:t>X</w:t>
      </w:r>
      <w:r w:rsidRPr="57165982">
        <w:rPr>
          <w:rFonts w:ascii="Helvetica" w:hAnsi="Helvetica" w:cs="Courier New"/>
          <w:sz w:val="20"/>
          <w:szCs w:val="20"/>
        </w:rPr>
        <w:t xml:space="preserve"> Referenzen, im Rahmen derer (</w:t>
      </w:r>
      <w:r w:rsidRPr="57165982">
        <w:rPr>
          <w:rFonts w:ascii="Helvetica" w:hAnsi="Helvetica" w:cs="Courier New"/>
          <w:sz w:val="20"/>
          <w:szCs w:val="20"/>
          <w:highlight w:val="green"/>
        </w:rPr>
        <w:t>Referenzart eingeben)</w:t>
      </w:r>
      <w:r w:rsidRPr="57165982">
        <w:rPr>
          <w:rFonts w:ascii="Helvetica" w:hAnsi="Helvetica" w:cs="Courier New"/>
          <w:sz w:val="20"/>
          <w:szCs w:val="20"/>
        </w:rPr>
        <w:t xml:space="preserve"> geplant und durchgeführt wurde. </w:t>
      </w:r>
    </w:p>
    <w:p w14:paraId="7622E06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330783F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658660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14:paraId="384ECF1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E9F4630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D887C39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5A22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5A22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5A22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5A22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5A22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5A224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F7074" w14:textId="77777777" w:rsidR="005A224D" w:rsidRDefault="005A224D" w:rsidP="00DD7759">
      <w:r>
        <w:separator/>
      </w:r>
    </w:p>
  </w:endnote>
  <w:endnote w:type="continuationSeparator" w:id="0">
    <w:p w14:paraId="500C0F17" w14:textId="77777777" w:rsidR="005A224D" w:rsidRDefault="005A224D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C612E" w14:textId="77777777" w:rsidR="005A224D" w:rsidRDefault="005A224D" w:rsidP="00DD7759">
      <w:r>
        <w:separator/>
      </w:r>
    </w:p>
  </w:footnote>
  <w:footnote w:type="continuationSeparator" w:id="0">
    <w:p w14:paraId="7605B2E8" w14:textId="77777777" w:rsidR="005A224D" w:rsidRDefault="005A224D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A224D"/>
    <w:rsid w:val="005E0ED3"/>
    <w:rsid w:val="0069461C"/>
    <w:rsid w:val="006D5637"/>
    <w:rsid w:val="00701199"/>
    <w:rsid w:val="00774FBA"/>
    <w:rsid w:val="007754AF"/>
    <w:rsid w:val="008204B9"/>
    <w:rsid w:val="0082195D"/>
    <w:rsid w:val="0083330D"/>
    <w:rsid w:val="00895387"/>
    <w:rsid w:val="008B028F"/>
    <w:rsid w:val="009174E5"/>
    <w:rsid w:val="00995CE6"/>
    <w:rsid w:val="009C600B"/>
    <w:rsid w:val="00A51BA7"/>
    <w:rsid w:val="00AA2A7C"/>
    <w:rsid w:val="00BB667F"/>
    <w:rsid w:val="00C1638A"/>
    <w:rsid w:val="00C40AC3"/>
    <w:rsid w:val="00C51053"/>
    <w:rsid w:val="00C84307"/>
    <w:rsid w:val="00C90BCA"/>
    <w:rsid w:val="00CC26BD"/>
    <w:rsid w:val="00D05E8A"/>
    <w:rsid w:val="00D27AE1"/>
    <w:rsid w:val="00D32A86"/>
    <w:rsid w:val="00D80BDE"/>
    <w:rsid w:val="00DD7759"/>
    <w:rsid w:val="00E3238B"/>
    <w:rsid w:val="00E33DEE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441BDA"/>
    <w:rsid w:val="00BD0652"/>
    <w:rsid w:val="00D27AE1"/>
    <w:rsid w:val="00FC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652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Props1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3</Pages>
  <Words>375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2</cp:revision>
  <dcterms:created xsi:type="dcterms:W3CDTF">2026-05-07T15:38:00Z</dcterms:created>
  <dcterms:modified xsi:type="dcterms:W3CDTF">2026-05-07T15:38:00Z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